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B967" w14:textId="77777777" w:rsidR="002F55AE" w:rsidRPr="002F55AE" w:rsidRDefault="002F55AE" w:rsidP="002F55AE">
      <w:pPr>
        <w:pStyle w:val="PODNASLOV"/>
        <w:rPr>
          <w:rFonts w:ascii="Arial" w:hAnsi="Arial" w:cs="Arial"/>
          <w:color w:val="auto"/>
          <w:sz w:val="22"/>
          <w:szCs w:val="22"/>
        </w:rPr>
      </w:pPr>
      <w:r w:rsidRPr="002F55AE">
        <w:rPr>
          <w:rFonts w:ascii="Arial" w:hAnsi="Arial" w:cs="Arial"/>
          <w:color w:val="auto"/>
          <w:sz w:val="22"/>
          <w:szCs w:val="22"/>
        </w:rPr>
        <w:t>I. PODATKI O JAVNEM razpisu</w:t>
      </w:r>
    </w:p>
    <w:p w14:paraId="64CC20AD" w14:textId="77777777" w:rsidR="00792CD2" w:rsidRDefault="002F55AE" w:rsidP="00792CD2">
      <w:pPr>
        <w:jc w:val="both"/>
        <w:rPr>
          <w:bCs/>
        </w:rPr>
      </w:pPr>
      <w:r w:rsidRPr="002F55AE">
        <w:rPr>
          <w:rFonts w:eastAsiaTheme="minorEastAsia"/>
          <w:caps/>
        </w:rPr>
        <w:t>koncedent:</w:t>
      </w:r>
      <w:r w:rsidRPr="002F55AE">
        <w:t xml:space="preserve"> </w:t>
      </w:r>
      <w:r w:rsidR="00792CD2" w:rsidRPr="00792CD2">
        <w:rPr>
          <w:bCs/>
        </w:rPr>
        <w:t>OBČINA ŠMARTNO PRI LITIJI</w:t>
      </w:r>
      <w:r w:rsidR="00792CD2">
        <w:rPr>
          <w:bCs/>
        </w:rPr>
        <w:t xml:space="preserve">, </w:t>
      </w:r>
      <w:r w:rsidR="00792CD2" w:rsidRPr="00792CD2">
        <w:rPr>
          <w:bCs/>
        </w:rPr>
        <w:t>TOMAZINOVA ULICA 2</w:t>
      </w:r>
      <w:r w:rsidR="00792CD2">
        <w:rPr>
          <w:bCs/>
        </w:rPr>
        <w:t xml:space="preserve">, </w:t>
      </w:r>
      <w:r w:rsidR="00792CD2" w:rsidRPr="00792CD2">
        <w:rPr>
          <w:bCs/>
        </w:rPr>
        <w:t xml:space="preserve">1275 </w:t>
      </w:r>
    </w:p>
    <w:p w14:paraId="27B3C861" w14:textId="3A76BD7A" w:rsidR="002F55AE" w:rsidRDefault="00792CD2" w:rsidP="00792CD2">
      <w:pPr>
        <w:jc w:val="both"/>
        <w:rPr>
          <w:bCs/>
        </w:rPr>
      </w:pPr>
      <w:r w:rsidRPr="00792CD2">
        <w:rPr>
          <w:bCs/>
        </w:rPr>
        <w:t xml:space="preserve">ŠMARTNO </w:t>
      </w:r>
      <w:r>
        <w:rPr>
          <w:bCs/>
        </w:rPr>
        <w:t>PRI</w:t>
      </w:r>
      <w:r w:rsidRPr="00792CD2">
        <w:rPr>
          <w:bCs/>
        </w:rPr>
        <w:t xml:space="preserve"> LITIJI</w:t>
      </w:r>
    </w:p>
    <w:p w14:paraId="784FB79A" w14:textId="77777777" w:rsidR="00792CD2" w:rsidRPr="00792CD2" w:rsidRDefault="00792CD2" w:rsidP="00792CD2">
      <w:pPr>
        <w:jc w:val="both"/>
        <w:rPr>
          <w:bCs/>
        </w:rPr>
      </w:pPr>
    </w:p>
    <w:p w14:paraId="236AF11A" w14:textId="494BC9BF" w:rsidR="002F55AE" w:rsidRPr="002F55AE" w:rsidRDefault="002F55AE" w:rsidP="00792CD2">
      <w:pPr>
        <w:jc w:val="both"/>
      </w:pPr>
      <w:r w:rsidRPr="002F55AE">
        <w:rPr>
          <w:rFonts w:eastAsiaTheme="minorEastAsia"/>
          <w:caps/>
        </w:rPr>
        <w:t xml:space="preserve">JAVNi razpis: </w:t>
      </w:r>
      <w:r w:rsidRPr="002F55AE">
        <w:rPr>
          <w:rFonts w:eastAsiaTheme="minorEastAsia"/>
        </w:rPr>
        <w:t xml:space="preserve">JAVNO-ZASEBNO PARTNERSTVO ZA </w:t>
      </w:r>
      <w:r w:rsidR="00792CD2" w:rsidRPr="00792CD2">
        <w:rPr>
          <w:rFonts w:eastAsiaTheme="minorEastAsia"/>
        </w:rPr>
        <w:t>PROJEKT »RAZPRŠENI HOTEL BOGENŠPERK«</w:t>
      </w:r>
    </w:p>
    <w:p w14:paraId="58B04A8F" w14:textId="77777777" w:rsidR="002F55AE" w:rsidRPr="002F55AE" w:rsidRDefault="002F55AE" w:rsidP="002F55AE">
      <w:pPr>
        <w:pStyle w:val="PODNASLOV"/>
        <w:rPr>
          <w:rFonts w:ascii="Arial" w:hAnsi="Arial" w:cs="Arial"/>
          <w:color w:val="auto"/>
          <w:sz w:val="22"/>
          <w:szCs w:val="22"/>
        </w:rPr>
      </w:pPr>
    </w:p>
    <w:p w14:paraId="7E29412A" w14:textId="77777777" w:rsidR="002F55AE" w:rsidRPr="002F55AE" w:rsidRDefault="002F55AE" w:rsidP="002F55AE">
      <w:pPr>
        <w:pStyle w:val="PODNASLOV"/>
        <w:rPr>
          <w:rFonts w:ascii="Arial" w:hAnsi="Arial" w:cs="Arial"/>
          <w:color w:val="auto"/>
          <w:sz w:val="22"/>
          <w:szCs w:val="22"/>
        </w:rPr>
      </w:pPr>
      <w:r w:rsidRPr="002F55AE">
        <w:rPr>
          <w:rFonts w:ascii="Arial" w:hAnsi="Arial" w:cs="Arial"/>
          <w:color w:val="auto"/>
          <w:sz w:val="22"/>
          <w:szCs w:val="22"/>
        </w:rPr>
        <w:t>II.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F55AE" w:rsidRPr="002F55AE" w14:paraId="2E930185" w14:textId="77777777" w:rsidTr="00BB6CCC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0FB5D3B5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 xml:space="preserve">IME IN PRIIMEK </w:t>
            </w:r>
          </w:p>
          <w:p w14:paraId="4D878C83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4265B8C" w14:textId="77777777" w:rsidR="002F55AE" w:rsidRPr="002F55AE" w:rsidRDefault="002F55AE" w:rsidP="00BB6CCC">
            <w:pPr>
              <w:pStyle w:val="TableContents"/>
              <w:ind w:left="87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321D36CC" w14:textId="77777777" w:rsidTr="00BB6CCC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AE283A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4A1BE7" w14:textId="77777777" w:rsidR="002F55AE" w:rsidRPr="002F55AE" w:rsidRDefault="002F55AE" w:rsidP="00BB6CCC">
            <w:pPr>
              <w:pStyle w:val="TableContents"/>
              <w:ind w:left="87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5B6E7233" w14:textId="77777777" w:rsidTr="00BB6CCC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CC0DB2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363A7C" w14:textId="77777777" w:rsidR="002F55AE" w:rsidRPr="002F55AE" w:rsidRDefault="002F55AE" w:rsidP="00BB6CCC">
            <w:pPr>
              <w:pStyle w:val="TableContents"/>
              <w:ind w:left="87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4CB2B04B" w14:textId="77777777" w:rsidTr="00BB6CCC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1FEF7C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334388" w14:textId="77777777" w:rsidR="002F55AE" w:rsidRPr="002F55AE" w:rsidRDefault="002F55AE" w:rsidP="00BB6CCC">
            <w:pPr>
              <w:pStyle w:val="TableContents"/>
              <w:ind w:left="87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0061F04B" w14:textId="77777777" w:rsidTr="00BB6CCC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21F8B2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4EC17E" w14:textId="77777777" w:rsidR="002F55AE" w:rsidRPr="002F55AE" w:rsidRDefault="002F55AE" w:rsidP="00BB6CCC">
            <w:pPr>
              <w:pStyle w:val="TableContents"/>
              <w:ind w:left="87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2F319705" w14:textId="77777777" w:rsidTr="00BB6CCC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4C27EA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A41E77" w14:textId="77777777" w:rsidR="002F55AE" w:rsidRPr="002F55AE" w:rsidRDefault="002F55AE" w:rsidP="00BB6CCC">
            <w:pPr>
              <w:pStyle w:val="TableContents"/>
              <w:ind w:left="87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0A315A3A" w14:textId="77777777" w:rsidTr="00BB6CCC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7B61DA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65A32A" w14:textId="77777777" w:rsidR="002F55AE" w:rsidRPr="002F55AE" w:rsidRDefault="002F55AE" w:rsidP="00BB6CCC">
            <w:pPr>
              <w:ind w:left="87"/>
              <w:rPr>
                <w:b/>
                <w:bCs/>
              </w:rPr>
            </w:pPr>
          </w:p>
        </w:tc>
      </w:tr>
      <w:tr w:rsidR="002F55AE" w:rsidRPr="002F55AE" w14:paraId="5B3EBB05" w14:textId="77777777" w:rsidTr="00BB6CCC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5F1FFD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5AFA3D" w14:textId="77777777" w:rsidR="002F55AE" w:rsidRPr="002F55AE" w:rsidRDefault="002F55AE" w:rsidP="00BB6CCC">
            <w:pPr>
              <w:pStyle w:val="TableContents"/>
              <w:ind w:left="87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056F92D4" w14:textId="77777777" w:rsidTr="00BB6CCC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9985E3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B20B7C" w14:textId="77777777" w:rsidR="002F55AE" w:rsidRPr="002F55AE" w:rsidRDefault="002F55AE" w:rsidP="00BB6CCC">
            <w:pPr>
              <w:pStyle w:val="TableContents"/>
              <w:ind w:left="87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0F432D00" w14:textId="77777777" w:rsidTr="00BB6CCC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608F62" w14:textId="77777777" w:rsidR="002F55AE" w:rsidRPr="002F55AE" w:rsidRDefault="002F55AE" w:rsidP="00BB6CCC">
            <w:pPr>
              <w:jc w:val="right"/>
              <w:rPr>
                <w:rFonts w:eastAsiaTheme="minorEastAsia"/>
                <w:caps/>
              </w:rPr>
            </w:pPr>
            <w:r w:rsidRPr="002F55AE">
              <w:rPr>
                <w:rFonts w:eastAsiaTheme="minorEastAsia"/>
                <w:caps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695734" w14:textId="77777777" w:rsidR="002F55AE" w:rsidRPr="002F55AE" w:rsidRDefault="002F55AE" w:rsidP="00BB6CCC">
            <w:pPr>
              <w:ind w:left="87"/>
            </w:pPr>
          </w:p>
        </w:tc>
      </w:tr>
      <w:tr w:rsidR="002F55AE" w:rsidRPr="002F55AE" w14:paraId="3EE23F90" w14:textId="77777777" w:rsidTr="00BB6CCC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221AF0" w14:textId="77777777" w:rsidR="002F55AE" w:rsidRPr="002F55AE" w:rsidRDefault="002F55AE" w:rsidP="00BB6CCC">
            <w:pPr>
              <w:jc w:val="right"/>
              <w:rPr>
                <w:rFonts w:eastAsiaTheme="minorEastAsia"/>
                <w:caps/>
              </w:rPr>
            </w:pPr>
            <w:r w:rsidRPr="002F55AE">
              <w:rPr>
                <w:rFonts w:eastAsiaTheme="minorEastAsia"/>
                <w:caps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703D07" w14:textId="77777777" w:rsidR="002F55AE" w:rsidRPr="002F55AE" w:rsidRDefault="002F55AE" w:rsidP="00BB6CCC">
            <w:pPr>
              <w:ind w:left="87"/>
            </w:pPr>
          </w:p>
        </w:tc>
      </w:tr>
    </w:tbl>
    <w:p w14:paraId="08AD4145" w14:textId="77777777" w:rsidR="002F55AE" w:rsidRPr="002F55AE" w:rsidRDefault="002F55AE" w:rsidP="002F55AE">
      <w:pPr>
        <w:jc w:val="both"/>
      </w:pPr>
    </w:p>
    <w:p w14:paraId="79ADB241" w14:textId="77777777" w:rsidR="002F55AE" w:rsidRPr="002F55AE" w:rsidRDefault="002F55AE" w:rsidP="002F55AE">
      <w:pPr>
        <w:ind w:left="284"/>
        <w:jc w:val="both"/>
      </w:pPr>
      <w:r w:rsidRPr="002F55AE">
        <w:t>Izjavljam, da nisem bil/a pravnomočno obsojen/a zaradi kaznivih dejanj, določenih v prvem odstavku 75. člena ZJN-3 in hkrati za namene preverjanja izpolnjevanja pogojev v postopku oddaje zgoraj navedenega javnega razpisa pooblaščam kandidata, da pridobi vse potrebne podatke iz zgoraj navedene evidence.</w:t>
      </w:r>
    </w:p>
    <w:p w14:paraId="179C5EAD" w14:textId="77777777" w:rsidR="002F55AE" w:rsidRPr="002F55AE" w:rsidRDefault="002F55AE" w:rsidP="002F55AE">
      <w:pPr>
        <w:keepNext/>
        <w:keepLines/>
        <w:tabs>
          <w:tab w:val="left" w:pos="536"/>
        </w:tabs>
        <w:spacing w:before="51" w:after="51"/>
        <w:ind w:left="5996" w:firstLine="252"/>
        <w:jc w:val="both"/>
      </w:pPr>
    </w:p>
    <w:p w14:paraId="64E8DE73" w14:textId="77777777" w:rsidR="002F55AE" w:rsidRPr="002F55AE" w:rsidRDefault="002F55AE" w:rsidP="002F55A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 w:rsidRPr="002F55AE">
        <w:t>Podpis</w:t>
      </w:r>
    </w:p>
    <w:p w14:paraId="54AAC62E" w14:textId="77777777" w:rsidR="002F55AE" w:rsidRPr="002F55AE" w:rsidRDefault="002F55AE" w:rsidP="002F55AE">
      <w:pPr>
        <w:rPr>
          <w:rFonts w:eastAsiaTheme="minorEastAsia"/>
        </w:rPr>
      </w:pPr>
    </w:p>
    <w:p w14:paraId="3681BBD6" w14:textId="77777777" w:rsidR="002F55AE" w:rsidRPr="002F55AE" w:rsidRDefault="002F55AE" w:rsidP="002F55AE">
      <w:pPr>
        <w:keepNext/>
        <w:keepLines/>
        <w:spacing w:before="51" w:after="51"/>
        <w:ind w:left="284"/>
        <w:jc w:val="both"/>
        <w:rPr>
          <w:bCs/>
        </w:rPr>
      </w:pPr>
      <w:r w:rsidRPr="002F55AE">
        <w:rPr>
          <w:bCs/>
        </w:rPr>
        <w:t>Datum: ______________</w:t>
      </w:r>
    </w:p>
    <w:p w14:paraId="2A0FD484" w14:textId="77777777" w:rsidR="002F55AE" w:rsidRPr="002F55AE" w:rsidRDefault="002F55AE" w:rsidP="002F55AE">
      <w:pPr>
        <w:rPr>
          <w:rFonts w:eastAsiaTheme="minorEastAsia"/>
        </w:rPr>
      </w:pPr>
      <w:r w:rsidRPr="002F55AE">
        <w:rPr>
          <w:rFonts w:eastAsiaTheme="minorEastAsia"/>
        </w:rPr>
        <w:br w:type="page"/>
      </w:r>
    </w:p>
    <w:p w14:paraId="3C588247" w14:textId="77777777" w:rsidR="002F55AE" w:rsidRPr="002F55AE" w:rsidRDefault="002F55AE" w:rsidP="002F55AE">
      <w:pPr>
        <w:pStyle w:val="PODNASLOV"/>
        <w:rPr>
          <w:rFonts w:ascii="Arial" w:hAnsi="Arial" w:cs="Arial"/>
          <w:color w:val="auto"/>
          <w:sz w:val="22"/>
          <w:szCs w:val="22"/>
        </w:rPr>
      </w:pPr>
      <w:r w:rsidRPr="002F55AE">
        <w:rPr>
          <w:rFonts w:ascii="Arial" w:hAnsi="Arial" w:cs="Arial"/>
          <w:color w:val="auto"/>
          <w:sz w:val="22"/>
          <w:szCs w:val="22"/>
        </w:rPr>
        <w:lastRenderedPageBreak/>
        <w:t>III. PODATKI O JAVNEM RAZPISU</w:t>
      </w:r>
    </w:p>
    <w:p w14:paraId="5B1AC193" w14:textId="77777777" w:rsidR="00792CD2" w:rsidRDefault="00792CD2" w:rsidP="00792CD2">
      <w:pPr>
        <w:jc w:val="both"/>
        <w:rPr>
          <w:bCs/>
        </w:rPr>
      </w:pPr>
      <w:r w:rsidRPr="002F55AE">
        <w:rPr>
          <w:rFonts w:eastAsiaTheme="minorEastAsia"/>
          <w:caps/>
        </w:rPr>
        <w:t>koncedent:</w:t>
      </w:r>
      <w:r w:rsidRPr="002F55AE">
        <w:t xml:space="preserve"> </w:t>
      </w:r>
      <w:r w:rsidRPr="00792CD2">
        <w:rPr>
          <w:bCs/>
        </w:rPr>
        <w:t>OBČINA ŠMARTNO PRI LITIJI</w:t>
      </w:r>
      <w:r>
        <w:rPr>
          <w:bCs/>
        </w:rPr>
        <w:t xml:space="preserve">, </w:t>
      </w:r>
      <w:r w:rsidRPr="00792CD2">
        <w:rPr>
          <w:bCs/>
        </w:rPr>
        <w:t>TOMAZINOVA ULICA 2</w:t>
      </w:r>
      <w:r>
        <w:rPr>
          <w:bCs/>
        </w:rPr>
        <w:t xml:space="preserve">, </w:t>
      </w:r>
      <w:r w:rsidRPr="00792CD2">
        <w:rPr>
          <w:bCs/>
        </w:rPr>
        <w:t xml:space="preserve">1275 </w:t>
      </w:r>
    </w:p>
    <w:p w14:paraId="2C80FEB1" w14:textId="7EB86CE5" w:rsidR="00792CD2" w:rsidRDefault="00792CD2" w:rsidP="00792CD2">
      <w:pPr>
        <w:jc w:val="both"/>
        <w:rPr>
          <w:bCs/>
        </w:rPr>
      </w:pPr>
      <w:r w:rsidRPr="00792CD2">
        <w:rPr>
          <w:bCs/>
        </w:rPr>
        <w:t xml:space="preserve">ŠMARTNO </w:t>
      </w:r>
      <w:r>
        <w:rPr>
          <w:bCs/>
        </w:rPr>
        <w:t>PRI</w:t>
      </w:r>
      <w:r w:rsidRPr="00792CD2">
        <w:rPr>
          <w:bCs/>
        </w:rPr>
        <w:t xml:space="preserve"> LITIJI</w:t>
      </w:r>
    </w:p>
    <w:p w14:paraId="0436841B" w14:textId="77777777" w:rsidR="00792CD2" w:rsidRPr="00792CD2" w:rsidRDefault="00792CD2" w:rsidP="00792CD2">
      <w:pPr>
        <w:jc w:val="both"/>
        <w:rPr>
          <w:bCs/>
        </w:rPr>
      </w:pPr>
    </w:p>
    <w:p w14:paraId="6BB7A16B" w14:textId="77777777" w:rsidR="00792CD2" w:rsidRPr="002F55AE" w:rsidRDefault="00792CD2" w:rsidP="00792CD2">
      <w:pPr>
        <w:jc w:val="both"/>
      </w:pPr>
      <w:r w:rsidRPr="002F55AE">
        <w:rPr>
          <w:rFonts w:eastAsiaTheme="minorEastAsia"/>
          <w:caps/>
        </w:rPr>
        <w:t xml:space="preserve">JAVNi razpis: </w:t>
      </w:r>
      <w:r w:rsidRPr="002F55AE">
        <w:rPr>
          <w:rFonts w:eastAsiaTheme="minorEastAsia"/>
        </w:rPr>
        <w:t xml:space="preserve">JAVNO-ZASEBNO PARTNERSTVO ZA </w:t>
      </w:r>
      <w:r w:rsidRPr="00792CD2">
        <w:rPr>
          <w:rFonts w:eastAsiaTheme="minorEastAsia"/>
        </w:rPr>
        <w:t>PROJEKT »RAZPRŠENI HOTEL BOGENŠPERK«</w:t>
      </w:r>
    </w:p>
    <w:p w14:paraId="70799186" w14:textId="77777777" w:rsidR="002F55AE" w:rsidRPr="002F55AE" w:rsidRDefault="002F55AE" w:rsidP="002F55AE">
      <w:pPr>
        <w:jc w:val="both"/>
      </w:pPr>
    </w:p>
    <w:p w14:paraId="02D0A44A" w14:textId="77777777" w:rsidR="002F55AE" w:rsidRPr="002F55AE" w:rsidRDefault="002F55AE" w:rsidP="002F55AE">
      <w:pPr>
        <w:jc w:val="both"/>
      </w:pPr>
    </w:p>
    <w:p w14:paraId="193B5FDC" w14:textId="77777777" w:rsidR="002F55AE" w:rsidRPr="002F55AE" w:rsidRDefault="002F55AE" w:rsidP="002F55AE">
      <w:pPr>
        <w:pStyle w:val="PODNASLOV"/>
        <w:rPr>
          <w:rFonts w:ascii="Arial" w:hAnsi="Arial" w:cs="Arial"/>
          <w:color w:val="auto"/>
          <w:sz w:val="22"/>
          <w:szCs w:val="22"/>
        </w:rPr>
      </w:pPr>
      <w:r w:rsidRPr="002F55AE">
        <w:rPr>
          <w:rFonts w:ascii="Arial" w:hAnsi="Arial" w:cs="Arial"/>
          <w:color w:val="auto"/>
          <w:sz w:val="22"/>
          <w:szCs w:val="22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F55AE" w:rsidRPr="002F55AE" w14:paraId="79452B9E" w14:textId="77777777" w:rsidTr="00BB6CCC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15D93E83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</w:p>
          <w:p w14:paraId="4A3FEBED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POLNO IME OZ. NAZIV kandidata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114AAFC1" w14:textId="77777777" w:rsidR="002F55AE" w:rsidRPr="002F55AE" w:rsidRDefault="002F55AE" w:rsidP="00BB6CCC">
            <w:pPr>
              <w:pStyle w:val="TableContents"/>
              <w:ind w:left="228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57CBEDA3" w14:textId="77777777" w:rsidTr="00BB6CCC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DA7488D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SEDEŽ 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59748AD" w14:textId="77777777" w:rsidR="002F55AE" w:rsidRPr="002F55AE" w:rsidRDefault="002F55AE" w:rsidP="00BB6CCC">
            <w:pPr>
              <w:pStyle w:val="TableContents"/>
              <w:ind w:left="228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2C860233" w14:textId="77777777" w:rsidTr="00BB6CCC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568696B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OBČINA SEDEŽA 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51A11A97" w14:textId="77777777" w:rsidR="002F55AE" w:rsidRPr="002F55AE" w:rsidRDefault="002F55AE" w:rsidP="00BB6CCC">
            <w:pPr>
              <w:pStyle w:val="TableContents"/>
              <w:ind w:left="228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76F9D545" w14:textId="77777777" w:rsidTr="00BB6CCC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C0F3539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5E798540" w14:textId="77777777" w:rsidR="002F55AE" w:rsidRPr="002F55AE" w:rsidRDefault="002F55AE" w:rsidP="00BB6CCC">
            <w:pPr>
              <w:pStyle w:val="TableContents"/>
              <w:ind w:left="228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21FAF1B3" w14:textId="77777777" w:rsidTr="00BB6CCC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9779CEB" w14:textId="77777777" w:rsidR="002F55AE" w:rsidRPr="002F55AE" w:rsidRDefault="002F55AE" w:rsidP="00BB6CCC">
            <w:pPr>
              <w:pStyle w:val="TableContents"/>
              <w:jc w:val="right"/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</w:pPr>
            <w:r w:rsidRPr="002F55AE">
              <w:rPr>
                <w:rFonts w:ascii="Arial" w:eastAsiaTheme="minorEastAsia" w:hAnsi="Arial" w:cs="Arial"/>
                <w:caps/>
                <w:kern w:val="0"/>
                <w:sz w:val="22"/>
                <w:szCs w:val="22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2CCBD018" w14:textId="77777777" w:rsidR="002F55AE" w:rsidRPr="002F55AE" w:rsidRDefault="002F55AE" w:rsidP="00BB6CCC">
            <w:pPr>
              <w:pStyle w:val="TableContents"/>
              <w:ind w:left="228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F55AE" w:rsidRPr="002F55AE" w14:paraId="03DE82C6" w14:textId="77777777" w:rsidTr="00BB6CCC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31736B8" w14:textId="77777777" w:rsidR="002F55AE" w:rsidRPr="002F55AE" w:rsidRDefault="002F55AE" w:rsidP="00BB6CCC">
            <w:pPr>
              <w:jc w:val="right"/>
              <w:rPr>
                <w:rFonts w:eastAsiaTheme="minorEastAsia"/>
                <w:caps/>
              </w:rPr>
            </w:pPr>
            <w:r w:rsidRPr="002F55AE">
              <w:rPr>
                <w:rFonts w:eastAsiaTheme="minorEastAsia"/>
                <w:caps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C9B10C1" w14:textId="77777777" w:rsidR="002F55AE" w:rsidRPr="002F55AE" w:rsidRDefault="002F55AE" w:rsidP="00BB6CCC">
            <w:pPr>
              <w:ind w:left="228"/>
            </w:pPr>
          </w:p>
        </w:tc>
      </w:tr>
      <w:tr w:rsidR="002F55AE" w:rsidRPr="002F55AE" w14:paraId="0A789576" w14:textId="77777777" w:rsidTr="00BB6CCC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0A4BA46C" w14:textId="77777777" w:rsidR="002F55AE" w:rsidRPr="002F55AE" w:rsidRDefault="002F55AE" w:rsidP="00BB6CCC">
            <w:pPr>
              <w:jc w:val="right"/>
              <w:rPr>
                <w:rFonts w:eastAsiaTheme="minorEastAsia"/>
                <w:caps/>
              </w:rPr>
            </w:pPr>
            <w:r w:rsidRPr="002F55AE">
              <w:rPr>
                <w:rFonts w:eastAsiaTheme="minorEastAsia"/>
                <w:caps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2EF8972" w14:textId="77777777" w:rsidR="002F55AE" w:rsidRPr="002F55AE" w:rsidRDefault="002F55AE" w:rsidP="00BB6CCC">
            <w:pPr>
              <w:ind w:left="228"/>
            </w:pPr>
          </w:p>
        </w:tc>
      </w:tr>
    </w:tbl>
    <w:p w14:paraId="4F0A8870" w14:textId="77777777" w:rsidR="002F55AE" w:rsidRPr="002F55AE" w:rsidRDefault="002F55AE" w:rsidP="002F55AE">
      <w:pPr>
        <w:jc w:val="both"/>
      </w:pPr>
    </w:p>
    <w:p w14:paraId="62210FD8" w14:textId="77777777" w:rsidR="002F55AE" w:rsidRPr="002F55AE" w:rsidRDefault="002F55AE" w:rsidP="002F55AE">
      <w:pPr>
        <w:jc w:val="both"/>
      </w:pPr>
    </w:p>
    <w:p w14:paraId="2969C589" w14:textId="77777777" w:rsidR="002F55AE" w:rsidRPr="002F55AE" w:rsidRDefault="002F55AE" w:rsidP="002F55AE">
      <w:pPr>
        <w:ind w:left="284"/>
        <w:jc w:val="both"/>
      </w:pPr>
      <w:r w:rsidRPr="002F55AE">
        <w:t xml:space="preserve">Za namene preverjanja izpolnjevanja pogojev v postopku oddaje zgoraj navedenega javnega razpisa, pooblaščam </w:t>
      </w:r>
      <w:proofErr w:type="spellStart"/>
      <w:r w:rsidRPr="002F55AE">
        <w:t>koncedenta</w:t>
      </w:r>
      <w:proofErr w:type="spellEnd"/>
      <w:r w:rsidRPr="002F55AE">
        <w:t>, da za potrebe izvedbe predmetnega javnega razpisa navedenega kandidata pridobi vse potrebne podatke iz zgoraj navedene evidence.</w:t>
      </w:r>
    </w:p>
    <w:p w14:paraId="59CBDA1B" w14:textId="77777777" w:rsidR="002F55AE" w:rsidRPr="002F55AE" w:rsidRDefault="002F55AE" w:rsidP="002F55AE"/>
    <w:p w14:paraId="7C7B26A1" w14:textId="77777777" w:rsidR="002F55AE" w:rsidRPr="002F55AE" w:rsidRDefault="002F55AE" w:rsidP="002F55AE"/>
    <w:p w14:paraId="1B85F31D" w14:textId="77777777" w:rsidR="002F55AE" w:rsidRPr="002F55AE" w:rsidRDefault="002F55AE" w:rsidP="002F55AE"/>
    <w:p w14:paraId="7CCC667D" w14:textId="77777777" w:rsidR="002F55AE" w:rsidRPr="002F55AE" w:rsidRDefault="002F55AE" w:rsidP="002F55AE"/>
    <w:p w14:paraId="4884CA23" w14:textId="77777777" w:rsidR="002F55AE" w:rsidRPr="002F55AE" w:rsidRDefault="002F55AE" w:rsidP="002F55AE">
      <w:pPr>
        <w:keepNext/>
        <w:keepLines/>
        <w:tabs>
          <w:tab w:val="left" w:pos="536"/>
        </w:tabs>
        <w:spacing w:before="51" w:after="51"/>
        <w:ind w:left="5996" w:firstLine="252"/>
        <w:jc w:val="both"/>
      </w:pPr>
      <w:r w:rsidRPr="002F55AE">
        <w:t>Podpis in žig</w:t>
      </w:r>
    </w:p>
    <w:p w14:paraId="294B7CF4" w14:textId="77777777" w:rsidR="002F55AE" w:rsidRPr="002F55AE" w:rsidRDefault="002F55AE" w:rsidP="002F55AE">
      <w:pPr>
        <w:rPr>
          <w:rFonts w:eastAsiaTheme="minorEastAsia"/>
        </w:rPr>
      </w:pPr>
    </w:p>
    <w:p w14:paraId="5005671E" w14:textId="77777777" w:rsidR="002F55AE" w:rsidRPr="002F55AE" w:rsidRDefault="002F55AE" w:rsidP="002F55AE">
      <w:pPr>
        <w:rPr>
          <w:rFonts w:eastAsiaTheme="minorEastAsia"/>
        </w:rPr>
      </w:pPr>
    </w:p>
    <w:p w14:paraId="7A51D8DD" w14:textId="77777777" w:rsidR="002F55AE" w:rsidRPr="002F55AE" w:rsidRDefault="002F55AE" w:rsidP="002F55AE">
      <w:pPr>
        <w:rPr>
          <w:rFonts w:eastAsiaTheme="minorEastAsia"/>
        </w:rPr>
      </w:pPr>
    </w:p>
    <w:p w14:paraId="30F996DD" w14:textId="77777777" w:rsidR="002F55AE" w:rsidRPr="002F55AE" w:rsidRDefault="002F55AE" w:rsidP="002F55AE">
      <w:pPr>
        <w:rPr>
          <w:rFonts w:eastAsiaTheme="minorEastAsia"/>
        </w:rPr>
      </w:pPr>
    </w:p>
    <w:p w14:paraId="721D6A6F" w14:textId="77777777" w:rsidR="002F55AE" w:rsidRPr="002F55AE" w:rsidRDefault="002F55AE" w:rsidP="002F55AE">
      <w:pPr>
        <w:keepNext/>
        <w:keepLines/>
        <w:spacing w:before="51" w:after="51"/>
        <w:ind w:left="284"/>
        <w:jc w:val="both"/>
        <w:rPr>
          <w:bCs/>
        </w:rPr>
      </w:pPr>
      <w:r w:rsidRPr="002F55AE">
        <w:rPr>
          <w:bCs/>
        </w:rPr>
        <w:t>Datum: ______________</w:t>
      </w:r>
    </w:p>
    <w:p w14:paraId="6D890F78" w14:textId="77777777" w:rsidR="00452B66" w:rsidRDefault="00452B66" w:rsidP="00452B66">
      <w:pPr>
        <w:pStyle w:val="PODNASLOV"/>
        <w:ind w:left="0" w:firstLine="0"/>
        <w:jc w:val="both"/>
        <w:rPr>
          <w:rFonts w:ascii="Arial" w:hAnsi="Arial" w:cs="Arial"/>
          <w:sz w:val="22"/>
          <w:szCs w:val="22"/>
        </w:rPr>
      </w:pPr>
    </w:p>
    <w:sectPr w:rsidR="00452B66" w:rsidSect="006B59CB">
      <w:footerReference w:type="first" r:id="rId9"/>
      <w:type w:val="continuous"/>
      <w:pgSz w:w="11906" w:h="16838" w:code="9"/>
      <w:pgMar w:top="1191" w:right="1247" w:bottom="425" w:left="1247" w:header="709" w:footer="1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9D5C1" w14:textId="77777777" w:rsidR="00550375" w:rsidRDefault="00550375">
      <w:r>
        <w:separator/>
      </w:r>
    </w:p>
  </w:endnote>
  <w:endnote w:type="continuationSeparator" w:id="0">
    <w:p w14:paraId="3DCCAFFC" w14:textId="77777777" w:rsidR="00550375" w:rsidRDefault="0055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200A7" w14:textId="77777777" w:rsidR="006B2022" w:rsidRDefault="006B2022" w:rsidP="0084453F">
    <w:pPr>
      <w:pStyle w:val="Noga"/>
      <w:pBdr>
        <w:top w:val="single" w:sz="4" w:space="1" w:color="auto"/>
      </w:pBdr>
      <w:jc w:val="center"/>
      <w:rPr>
        <w:sz w:val="16"/>
        <w:szCs w:val="16"/>
      </w:rPr>
    </w:pPr>
  </w:p>
  <w:p w14:paraId="1E8FF32B" w14:textId="77777777" w:rsidR="00707E9A" w:rsidRPr="0084453F" w:rsidRDefault="00707E9A" w:rsidP="00160E8A">
    <w:pPr>
      <w:pStyle w:val="Noga"/>
      <w:pBdr>
        <w:top w:val="single" w:sz="4" w:space="1" w:color="auto"/>
      </w:pBdr>
      <w:jc w:val="center"/>
      <w:rPr>
        <w:sz w:val="16"/>
        <w:szCs w:val="16"/>
      </w:rPr>
    </w:pPr>
    <w:r w:rsidRPr="0084453F">
      <w:rPr>
        <w:sz w:val="16"/>
        <w:szCs w:val="16"/>
      </w:rPr>
      <w:t>D</w:t>
    </w:r>
    <w:r w:rsidR="00404640">
      <w:rPr>
        <w:sz w:val="16"/>
        <w:szCs w:val="16"/>
      </w:rPr>
      <w:t xml:space="preserve">avčna številka: </w:t>
    </w:r>
    <w:r w:rsidR="0084453F">
      <w:rPr>
        <w:sz w:val="16"/>
        <w:szCs w:val="16"/>
      </w:rPr>
      <w:t>61348139  Matična številka:</w:t>
    </w:r>
    <w:r w:rsidR="000232AC">
      <w:rPr>
        <w:sz w:val="16"/>
        <w:szCs w:val="16"/>
      </w:rPr>
      <w:t xml:space="preserve"> 5874637  </w:t>
    </w:r>
    <w:r w:rsidRPr="0084453F">
      <w:rPr>
        <w:sz w:val="16"/>
        <w:szCs w:val="16"/>
      </w:rPr>
      <w:t>TRR: SI56 0133 8010 0000 609</w:t>
    </w:r>
  </w:p>
  <w:p w14:paraId="13706CB3" w14:textId="77777777" w:rsidR="00707E9A" w:rsidRPr="00707E9A" w:rsidRDefault="00707E9A">
    <w:pPr>
      <w:pStyle w:val="Noga"/>
      <w:rPr>
        <w:rFonts w:ascii="Arial Black" w:hAnsi="Arial Blac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E347D" w14:textId="77777777" w:rsidR="00550375" w:rsidRDefault="00550375">
      <w:r>
        <w:separator/>
      </w:r>
    </w:p>
  </w:footnote>
  <w:footnote w:type="continuationSeparator" w:id="0">
    <w:p w14:paraId="4AC8B4F1" w14:textId="77777777" w:rsidR="00550375" w:rsidRDefault="00550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767C"/>
    <w:multiLevelType w:val="hybridMultilevel"/>
    <w:tmpl w:val="4612B820"/>
    <w:lvl w:ilvl="0" w:tplc="FD8818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54BD8"/>
    <w:multiLevelType w:val="hybridMultilevel"/>
    <w:tmpl w:val="9BB869D4"/>
    <w:lvl w:ilvl="0" w:tplc="82846FF6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0104"/>
    <w:multiLevelType w:val="hybridMultilevel"/>
    <w:tmpl w:val="2F1A80B4"/>
    <w:lvl w:ilvl="0" w:tplc="171AC564">
      <w:start w:val="12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01F83"/>
    <w:multiLevelType w:val="multilevel"/>
    <w:tmpl w:val="04240029"/>
    <w:lvl w:ilvl="0">
      <w:start w:val="1"/>
      <w:numFmt w:val="decimal"/>
      <w:pStyle w:val="Naslov1"/>
      <w:suff w:val="space"/>
      <w:lvlText w:val="%1. poglavje"/>
      <w:lvlJc w:val="left"/>
    </w:lvl>
    <w:lvl w:ilvl="1">
      <w:start w:val="1"/>
      <w:numFmt w:val="none"/>
      <w:pStyle w:val="Naslov2"/>
      <w:suff w:val="nothing"/>
      <w:lvlText w:val=""/>
      <w:lvlJc w:val="left"/>
    </w:lvl>
    <w:lvl w:ilvl="2">
      <w:start w:val="1"/>
      <w:numFmt w:val="none"/>
      <w:pStyle w:val="Naslov3"/>
      <w:suff w:val="nothing"/>
      <w:lvlText w:val=""/>
      <w:lvlJc w:val="left"/>
    </w:lvl>
    <w:lvl w:ilvl="3">
      <w:start w:val="1"/>
      <w:numFmt w:val="none"/>
      <w:pStyle w:val="Naslov4"/>
      <w:suff w:val="nothing"/>
      <w:lvlText w:val=""/>
      <w:lvlJc w:val="left"/>
    </w:lvl>
    <w:lvl w:ilvl="4">
      <w:start w:val="1"/>
      <w:numFmt w:val="none"/>
      <w:pStyle w:val="Naslov5"/>
      <w:suff w:val="nothing"/>
      <w:lvlText w:val=""/>
      <w:lvlJc w:val="left"/>
    </w:lvl>
    <w:lvl w:ilvl="5">
      <w:start w:val="1"/>
      <w:numFmt w:val="none"/>
      <w:pStyle w:val="Naslov6"/>
      <w:suff w:val="nothing"/>
      <w:lvlText w:val=""/>
      <w:lvlJc w:val="left"/>
    </w:lvl>
    <w:lvl w:ilvl="6">
      <w:start w:val="1"/>
      <w:numFmt w:val="none"/>
      <w:pStyle w:val="Naslov7"/>
      <w:suff w:val="nothing"/>
      <w:lvlText w:val=""/>
      <w:lvlJc w:val="left"/>
    </w:lvl>
    <w:lvl w:ilvl="7">
      <w:start w:val="1"/>
      <w:numFmt w:val="none"/>
      <w:pStyle w:val="Naslov8"/>
      <w:suff w:val="nothing"/>
      <w:lvlText w:val=""/>
      <w:lvlJc w:val="left"/>
    </w:lvl>
    <w:lvl w:ilvl="8">
      <w:start w:val="1"/>
      <w:numFmt w:val="none"/>
      <w:pStyle w:val="Naslov9"/>
      <w:suff w:val="nothing"/>
      <w:lvlText w:val=""/>
      <w:lvlJc w:val="left"/>
    </w:lvl>
  </w:abstractNum>
  <w:abstractNum w:abstractNumId="4" w15:restartNumberingAfterBreak="0">
    <w:nsid w:val="22C474D9"/>
    <w:multiLevelType w:val="multilevel"/>
    <w:tmpl w:val="8220A352"/>
    <w:name w:val="333"/>
    <w:lvl w:ilvl="0">
      <w:start w:val="1"/>
      <w:numFmt w:val="decimal"/>
      <w:pStyle w:val="Golobesedilo"/>
      <w:isLgl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255E02"/>
    <w:multiLevelType w:val="hybridMultilevel"/>
    <w:tmpl w:val="DC485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663E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95522"/>
    <w:multiLevelType w:val="hybridMultilevel"/>
    <w:tmpl w:val="382C51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060C9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06F76"/>
    <w:multiLevelType w:val="hybridMultilevel"/>
    <w:tmpl w:val="A6D49A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C7CD2"/>
    <w:multiLevelType w:val="hybridMultilevel"/>
    <w:tmpl w:val="A950D1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9"/>
  </w:num>
  <w:num w:numId="9">
    <w:abstractNumId w:val="7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552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DD5"/>
    <w:rsid w:val="000021A6"/>
    <w:rsid w:val="00003AC6"/>
    <w:rsid w:val="00004F3D"/>
    <w:rsid w:val="000079C1"/>
    <w:rsid w:val="000079DA"/>
    <w:rsid w:val="00010D30"/>
    <w:rsid w:val="0001410C"/>
    <w:rsid w:val="0001598C"/>
    <w:rsid w:val="00016E5C"/>
    <w:rsid w:val="000224A2"/>
    <w:rsid w:val="000232AC"/>
    <w:rsid w:val="0003556E"/>
    <w:rsid w:val="00040829"/>
    <w:rsid w:val="000470CC"/>
    <w:rsid w:val="000507DF"/>
    <w:rsid w:val="000546FE"/>
    <w:rsid w:val="00054D4A"/>
    <w:rsid w:val="000629B6"/>
    <w:rsid w:val="00066C29"/>
    <w:rsid w:val="00072FEF"/>
    <w:rsid w:val="00074C4C"/>
    <w:rsid w:val="00083AB6"/>
    <w:rsid w:val="00085729"/>
    <w:rsid w:val="00085C92"/>
    <w:rsid w:val="00087174"/>
    <w:rsid w:val="000876F3"/>
    <w:rsid w:val="00096144"/>
    <w:rsid w:val="000A29F3"/>
    <w:rsid w:val="000B0BDC"/>
    <w:rsid w:val="000B4EB9"/>
    <w:rsid w:val="000B6646"/>
    <w:rsid w:val="000C3497"/>
    <w:rsid w:val="000C7982"/>
    <w:rsid w:val="000D07AE"/>
    <w:rsid w:val="000D278D"/>
    <w:rsid w:val="000D4A01"/>
    <w:rsid w:val="000E1E1D"/>
    <w:rsid w:val="000E5909"/>
    <w:rsid w:val="000F0E12"/>
    <w:rsid w:val="000F1D70"/>
    <w:rsid w:val="000F7DD5"/>
    <w:rsid w:val="00101E8B"/>
    <w:rsid w:val="00104713"/>
    <w:rsid w:val="00113AF7"/>
    <w:rsid w:val="00117DAA"/>
    <w:rsid w:val="00121794"/>
    <w:rsid w:val="001273EE"/>
    <w:rsid w:val="00127560"/>
    <w:rsid w:val="0013305A"/>
    <w:rsid w:val="00140C0C"/>
    <w:rsid w:val="00140D3A"/>
    <w:rsid w:val="00143663"/>
    <w:rsid w:val="0015049E"/>
    <w:rsid w:val="00154454"/>
    <w:rsid w:val="00156FDC"/>
    <w:rsid w:val="0015713C"/>
    <w:rsid w:val="00160E8A"/>
    <w:rsid w:val="00164C5D"/>
    <w:rsid w:val="0017100B"/>
    <w:rsid w:val="00171C17"/>
    <w:rsid w:val="00172D63"/>
    <w:rsid w:val="0017567E"/>
    <w:rsid w:val="00186742"/>
    <w:rsid w:val="0018783A"/>
    <w:rsid w:val="0019093A"/>
    <w:rsid w:val="00190AB4"/>
    <w:rsid w:val="00191BCF"/>
    <w:rsid w:val="00192F4E"/>
    <w:rsid w:val="00193BC7"/>
    <w:rsid w:val="001A30BD"/>
    <w:rsid w:val="001C0E9C"/>
    <w:rsid w:val="001C1AAE"/>
    <w:rsid w:val="001C5281"/>
    <w:rsid w:val="001D51E8"/>
    <w:rsid w:val="001D77E3"/>
    <w:rsid w:val="001E2623"/>
    <w:rsid w:val="001F306E"/>
    <w:rsid w:val="001F31D5"/>
    <w:rsid w:val="001F4ACA"/>
    <w:rsid w:val="001F6B00"/>
    <w:rsid w:val="00203A0C"/>
    <w:rsid w:val="002055F5"/>
    <w:rsid w:val="002067FC"/>
    <w:rsid w:val="00213683"/>
    <w:rsid w:val="00216633"/>
    <w:rsid w:val="0022037D"/>
    <w:rsid w:val="00222736"/>
    <w:rsid w:val="00223AC0"/>
    <w:rsid w:val="00230A4E"/>
    <w:rsid w:val="00232D62"/>
    <w:rsid w:val="002406D6"/>
    <w:rsid w:val="002422A9"/>
    <w:rsid w:val="00253970"/>
    <w:rsid w:val="00253E17"/>
    <w:rsid w:val="002608A5"/>
    <w:rsid w:val="00263C00"/>
    <w:rsid w:val="0027006A"/>
    <w:rsid w:val="00272100"/>
    <w:rsid w:val="00273425"/>
    <w:rsid w:val="00273946"/>
    <w:rsid w:val="002802EF"/>
    <w:rsid w:val="00280B71"/>
    <w:rsid w:val="00280BD9"/>
    <w:rsid w:val="002846AC"/>
    <w:rsid w:val="002911CA"/>
    <w:rsid w:val="00291413"/>
    <w:rsid w:val="00293156"/>
    <w:rsid w:val="002A6928"/>
    <w:rsid w:val="002A6E2F"/>
    <w:rsid w:val="002A7A83"/>
    <w:rsid w:val="002A7C95"/>
    <w:rsid w:val="002B2BC8"/>
    <w:rsid w:val="002B6213"/>
    <w:rsid w:val="002C2033"/>
    <w:rsid w:val="002C2E0A"/>
    <w:rsid w:val="002C6856"/>
    <w:rsid w:val="002D194A"/>
    <w:rsid w:val="002D4931"/>
    <w:rsid w:val="002D53AB"/>
    <w:rsid w:val="002E173A"/>
    <w:rsid w:val="002E307E"/>
    <w:rsid w:val="002E3741"/>
    <w:rsid w:val="002F55AE"/>
    <w:rsid w:val="00320848"/>
    <w:rsid w:val="003277CE"/>
    <w:rsid w:val="0032786F"/>
    <w:rsid w:val="00330E59"/>
    <w:rsid w:val="00337492"/>
    <w:rsid w:val="00345250"/>
    <w:rsid w:val="00347A1F"/>
    <w:rsid w:val="00347B63"/>
    <w:rsid w:val="003509ED"/>
    <w:rsid w:val="00351566"/>
    <w:rsid w:val="00351C22"/>
    <w:rsid w:val="003534B9"/>
    <w:rsid w:val="00360449"/>
    <w:rsid w:val="00367132"/>
    <w:rsid w:val="00372A37"/>
    <w:rsid w:val="00376A80"/>
    <w:rsid w:val="003803BC"/>
    <w:rsid w:val="00380500"/>
    <w:rsid w:val="0038282E"/>
    <w:rsid w:val="003869C6"/>
    <w:rsid w:val="003A0D99"/>
    <w:rsid w:val="003A2E2C"/>
    <w:rsid w:val="003A4100"/>
    <w:rsid w:val="003A5E94"/>
    <w:rsid w:val="003A6304"/>
    <w:rsid w:val="003B165E"/>
    <w:rsid w:val="003B216E"/>
    <w:rsid w:val="003B2898"/>
    <w:rsid w:val="003B4801"/>
    <w:rsid w:val="003B765E"/>
    <w:rsid w:val="003C578C"/>
    <w:rsid w:val="003C58AB"/>
    <w:rsid w:val="003C59F6"/>
    <w:rsid w:val="003C70BA"/>
    <w:rsid w:val="003E225C"/>
    <w:rsid w:val="003E3341"/>
    <w:rsid w:val="003E3991"/>
    <w:rsid w:val="003F03C2"/>
    <w:rsid w:val="003F1D19"/>
    <w:rsid w:val="003F1E11"/>
    <w:rsid w:val="003F6269"/>
    <w:rsid w:val="003F6292"/>
    <w:rsid w:val="003F73A5"/>
    <w:rsid w:val="004041A1"/>
    <w:rsid w:val="00404640"/>
    <w:rsid w:val="00404B6E"/>
    <w:rsid w:val="00416D95"/>
    <w:rsid w:val="004221B1"/>
    <w:rsid w:val="00422C1D"/>
    <w:rsid w:val="004261B4"/>
    <w:rsid w:val="0042732C"/>
    <w:rsid w:val="004317CE"/>
    <w:rsid w:val="004412C8"/>
    <w:rsid w:val="00445289"/>
    <w:rsid w:val="00445C24"/>
    <w:rsid w:val="004505C8"/>
    <w:rsid w:val="00451B78"/>
    <w:rsid w:val="00452B66"/>
    <w:rsid w:val="00457425"/>
    <w:rsid w:val="004612F0"/>
    <w:rsid w:val="004671D7"/>
    <w:rsid w:val="0047453F"/>
    <w:rsid w:val="00474940"/>
    <w:rsid w:val="00474C8F"/>
    <w:rsid w:val="00475ABB"/>
    <w:rsid w:val="00480084"/>
    <w:rsid w:val="00486EFA"/>
    <w:rsid w:val="00493FDE"/>
    <w:rsid w:val="0049648C"/>
    <w:rsid w:val="004A09BF"/>
    <w:rsid w:val="004A114E"/>
    <w:rsid w:val="004A199A"/>
    <w:rsid w:val="004A1C7F"/>
    <w:rsid w:val="004A3DD6"/>
    <w:rsid w:val="004A747A"/>
    <w:rsid w:val="004B6697"/>
    <w:rsid w:val="004B6E36"/>
    <w:rsid w:val="004B75AA"/>
    <w:rsid w:val="004C4086"/>
    <w:rsid w:val="004D3705"/>
    <w:rsid w:val="004D3823"/>
    <w:rsid w:val="004D7B44"/>
    <w:rsid w:val="004E1264"/>
    <w:rsid w:val="004E46E0"/>
    <w:rsid w:val="00500655"/>
    <w:rsid w:val="005046E2"/>
    <w:rsid w:val="00505212"/>
    <w:rsid w:val="00507C68"/>
    <w:rsid w:val="005131BE"/>
    <w:rsid w:val="0052380B"/>
    <w:rsid w:val="0052478C"/>
    <w:rsid w:val="00531F49"/>
    <w:rsid w:val="00536843"/>
    <w:rsid w:val="0054313E"/>
    <w:rsid w:val="00546AAE"/>
    <w:rsid w:val="00550375"/>
    <w:rsid w:val="00556D33"/>
    <w:rsid w:val="0057163B"/>
    <w:rsid w:val="005719A3"/>
    <w:rsid w:val="0058201D"/>
    <w:rsid w:val="00595CD8"/>
    <w:rsid w:val="00596466"/>
    <w:rsid w:val="00597EF9"/>
    <w:rsid w:val="005A3EE7"/>
    <w:rsid w:val="005A7125"/>
    <w:rsid w:val="005B0B78"/>
    <w:rsid w:val="005B5734"/>
    <w:rsid w:val="005B7F1F"/>
    <w:rsid w:val="005C5789"/>
    <w:rsid w:val="005D0457"/>
    <w:rsid w:val="005D551B"/>
    <w:rsid w:val="005D7215"/>
    <w:rsid w:val="005D7EDE"/>
    <w:rsid w:val="005E2414"/>
    <w:rsid w:val="005E655D"/>
    <w:rsid w:val="005F3FD4"/>
    <w:rsid w:val="005F52C5"/>
    <w:rsid w:val="005F5CBB"/>
    <w:rsid w:val="00601F0E"/>
    <w:rsid w:val="00602860"/>
    <w:rsid w:val="006060C7"/>
    <w:rsid w:val="0061609D"/>
    <w:rsid w:val="006174DF"/>
    <w:rsid w:val="00624701"/>
    <w:rsid w:val="00624812"/>
    <w:rsid w:val="006328B1"/>
    <w:rsid w:val="00633656"/>
    <w:rsid w:val="00637F5C"/>
    <w:rsid w:val="006413FF"/>
    <w:rsid w:val="006434D9"/>
    <w:rsid w:val="006443AE"/>
    <w:rsid w:val="006448EF"/>
    <w:rsid w:val="0065136B"/>
    <w:rsid w:val="00651F0C"/>
    <w:rsid w:val="00656465"/>
    <w:rsid w:val="00662730"/>
    <w:rsid w:val="00664005"/>
    <w:rsid w:val="00666FF3"/>
    <w:rsid w:val="0067705A"/>
    <w:rsid w:val="00681940"/>
    <w:rsid w:val="00683DD2"/>
    <w:rsid w:val="0068603F"/>
    <w:rsid w:val="006940D9"/>
    <w:rsid w:val="006958C8"/>
    <w:rsid w:val="006A37F0"/>
    <w:rsid w:val="006A3D21"/>
    <w:rsid w:val="006B2022"/>
    <w:rsid w:val="006B59CB"/>
    <w:rsid w:val="006B63D3"/>
    <w:rsid w:val="006D0016"/>
    <w:rsid w:val="006D2935"/>
    <w:rsid w:val="006D30D9"/>
    <w:rsid w:val="006D3A0E"/>
    <w:rsid w:val="006D46CA"/>
    <w:rsid w:val="006D5AD2"/>
    <w:rsid w:val="006E2B25"/>
    <w:rsid w:val="006E4EFA"/>
    <w:rsid w:val="006E7ADF"/>
    <w:rsid w:val="006F100C"/>
    <w:rsid w:val="006F1C4E"/>
    <w:rsid w:val="006F348A"/>
    <w:rsid w:val="006F49DE"/>
    <w:rsid w:val="00700790"/>
    <w:rsid w:val="00705118"/>
    <w:rsid w:val="00707E9A"/>
    <w:rsid w:val="00717D25"/>
    <w:rsid w:val="0072117F"/>
    <w:rsid w:val="00721D31"/>
    <w:rsid w:val="00731177"/>
    <w:rsid w:val="007312D2"/>
    <w:rsid w:val="007319CF"/>
    <w:rsid w:val="007335D0"/>
    <w:rsid w:val="0073797E"/>
    <w:rsid w:val="00744BF9"/>
    <w:rsid w:val="007458A7"/>
    <w:rsid w:val="007509FF"/>
    <w:rsid w:val="00750ED4"/>
    <w:rsid w:val="00752A77"/>
    <w:rsid w:val="007621D3"/>
    <w:rsid w:val="00762674"/>
    <w:rsid w:val="007707E4"/>
    <w:rsid w:val="00771E5F"/>
    <w:rsid w:val="00786ABA"/>
    <w:rsid w:val="00786F12"/>
    <w:rsid w:val="007923A1"/>
    <w:rsid w:val="00792CD2"/>
    <w:rsid w:val="007972F0"/>
    <w:rsid w:val="007A183D"/>
    <w:rsid w:val="007B0ABC"/>
    <w:rsid w:val="007B2A4C"/>
    <w:rsid w:val="007B4B4F"/>
    <w:rsid w:val="007B6123"/>
    <w:rsid w:val="007B7B1A"/>
    <w:rsid w:val="007B7C85"/>
    <w:rsid w:val="007C078E"/>
    <w:rsid w:val="007C682F"/>
    <w:rsid w:val="007D15DB"/>
    <w:rsid w:val="007D1BB0"/>
    <w:rsid w:val="007D2200"/>
    <w:rsid w:val="007D7C02"/>
    <w:rsid w:val="007E09F9"/>
    <w:rsid w:val="007E127F"/>
    <w:rsid w:val="007E2524"/>
    <w:rsid w:val="007E66A7"/>
    <w:rsid w:val="007F3C63"/>
    <w:rsid w:val="007F3EAB"/>
    <w:rsid w:val="007F561C"/>
    <w:rsid w:val="0080212B"/>
    <w:rsid w:val="00803BA9"/>
    <w:rsid w:val="0080560C"/>
    <w:rsid w:val="00805913"/>
    <w:rsid w:val="00817EF0"/>
    <w:rsid w:val="00820CF3"/>
    <w:rsid w:val="00837AB0"/>
    <w:rsid w:val="00837D6B"/>
    <w:rsid w:val="00837DC1"/>
    <w:rsid w:val="00840407"/>
    <w:rsid w:val="0084445D"/>
    <w:rsid w:val="0084453F"/>
    <w:rsid w:val="0084522A"/>
    <w:rsid w:val="00854901"/>
    <w:rsid w:val="00856A4A"/>
    <w:rsid w:val="00863AEF"/>
    <w:rsid w:val="00865D80"/>
    <w:rsid w:val="00867EE4"/>
    <w:rsid w:val="00870374"/>
    <w:rsid w:val="0087038C"/>
    <w:rsid w:val="008726EE"/>
    <w:rsid w:val="00872D0F"/>
    <w:rsid w:val="00875B70"/>
    <w:rsid w:val="00880828"/>
    <w:rsid w:val="008834E8"/>
    <w:rsid w:val="00895C19"/>
    <w:rsid w:val="008A234B"/>
    <w:rsid w:val="008B0087"/>
    <w:rsid w:val="008B1624"/>
    <w:rsid w:val="008B289E"/>
    <w:rsid w:val="008B4795"/>
    <w:rsid w:val="008B6AEF"/>
    <w:rsid w:val="008C5E97"/>
    <w:rsid w:val="008C6A99"/>
    <w:rsid w:val="008D0C53"/>
    <w:rsid w:val="008D217F"/>
    <w:rsid w:val="008D294D"/>
    <w:rsid w:val="008D5F81"/>
    <w:rsid w:val="008E0DC9"/>
    <w:rsid w:val="008E363C"/>
    <w:rsid w:val="008E3EA4"/>
    <w:rsid w:val="008E4B24"/>
    <w:rsid w:val="008E7EF8"/>
    <w:rsid w:val="008F0DC2"/>
    <w:rsid w:val="008F10AD"/>
    <w:rsid w:val="008F1A62"/>
    <w:rsid w:val="008F6AF1"/>
    <w:rsid w:val="00900FB8"/>
    <w:rsid w:val="0090538C"/>
    <w:rsid w:val="00906051"/>
    <w:rsid w:val="0091315C"/>
    <w:rsid w:val="00916171"/>
    <w:rsid w:val="0091638C"/>
    <w:rsid w:val="00924442"/>
    <w:rsid w:val="00926C80"/>
    <w:rsid w:val="00931DBE"/>
    <w:rsid w:val="00933A0D"/>
    <w:rsid w:val="00935DE8"/>
    <w:rsid w:val="00941EF3"/>
    <w:rsid w:val="00946105"/>
    <w:rsid w:val="00946BD2"/>
    <w:rsid w:val="00954E42"/>
    <w:rsid w:val="00956D28"/>
    <w:rsid w:val="009611AE"/>
    <w:rsid w:val="00962274"/>
    <w:rsid w:val="00963C6A"/>
    <w:rsid w:val="00965529"/>
    <w:rsid w:val="00972F82"/>
    <w:rsid w:val="009805C5"/>
    <w:rsid w:val="0098691E"/>
    <w:rsid w:val="00986C61"/>
    <w:rsid w:val="00991F06"/>
    <w:rsid w:val="009963E5"/>
    <w:rsid w:val="009A1EEA"/>
    <w:rsid w:val="009A2287"/>
    <w:rsid w:val="009A5E33"/>
    <w:rsid w:val="009C132A"/>
    <w:rsid w:val="009C26F3"/>
    <w:rsid w:val="009C2DB6"/>
    <w:rsid w:val="009C7861"/>
    <w:rsid w:val="009D038A"/>
    <w:rsid w:val="009D1C94"/>
    <w:rsid w:val="009D31EA"/>
    <w:rsid w:val="009D6437"/>
    <w:rsid w:val="009D6669"/>
    <w:rsid w:val="009E35AF"/>
    <w:rsid w:val="009E62C8"/>
    <w:rsid w:val="009F3FCC"/>
    <w:rsid w:val="00A05D43"/>
    <w:rsid w:val="00A15EFB"/>
    <w:rsid w:val="00A213EF"/>
    <w:rsid w:val="00A23EDD"/>
    <w:rsid w:val="00A300FB"/>
    <w:rsid w:val="00A3193B"/>
    <w:rsid w:val="00A325AE"/>
    <w:rsid w:val="00A36776"/>
    <w:rsid w:val="00A3799E"/>
    <w:rsid w:val="00A46EDB"/>
    <w:rsid w:val="00A55A76"/>
    <w:rsid w:val="00A61077"/>
    <w:rsid w:val="00A6429E"/>
    <w:rsid w:val="00A646BD"/>
    <w:rsid w:val="00A650C2"/>
    <w:rsid w:val="00A65CF8"/>
    <w:rsid w:val="00A65E9C"/>
    <w:rsid w:val="00A70542"/>
    <w:rsid w:val="00A735DA"/>
    <w:rsid w:val="00A7581F"/>
    <w:rsid w:val="00A857B4"/>
    <w:rsid w:val="00A86ED6"/>
    <w:rsid w:val="00A87AB6"/>
    <w:rsid w:val="00AB13BA"/>
    <w:rsid w:val="00AB1A86"/>
    <w:rsid w:val="00AB257C"/>
    <w:rsid w:val="00AB55E1"/>
    <w:rsid w:val="00AC46EF"/>
    <w:rsid w:val="00AC5D78"/>
    <w:rsid w:val="00AC5DB1"/>
    <w:rsid w:val="00AD19F0"/>
    <w:rsid w:val="00AD1AD8"/>
    <w:rsid w:val="00AD3269"/>
    <w:rsid w:val="00AD588E"/>
    <w:rsid w:val="00AE2579"/>
    <w:rsid w:val="00AE2E5D"/>
    <w:rsid w:val="00AF0598"/>
    <w:rsid w:val="00AF10E9"/>
    <w:rsid w:val="00B13860"/>
    <w:rsid w:val="00B14F6D"/>
    <w:rsid w:val="00B15098"/>
    <w:rsid w:val="00B22002"/>
    <w:rsid w:val="00B240EA"/>
    <w:rsid w:val="00B2764F"/>
    <w:rsid w:val="00B344B4"/>
    <w:rsid w:val="00B35501"/>
    <w:rsid w:val="00B378E4"/>
    <w:rsid w:val="00B409DB"/>
    <w:rsid w:val="00B44BD0"/>
    <w:rsid w:val="00B51B31"/>
    <w:rsid w:val="00B55E66"/>
    <w:rsid w:val="00B61094"/>
    <w:rsid w:val="00B70E4D"/>
    <w:rsid w:val="00B725B4"/>
    <w:rsid w:val="00B775D4"/>
    <w:rsid w:val="00B77D09"/>
    <w:rsid w:val="00B80B9A"/>
    <w:rsid w:val="00B83CF9"/>
    <w:rsid w:val="00B85E47"/>
    <w:rsid w:val="00B86197"/>
    <w:rsid w:val="00B87640"/>
    <w:rsid w:val="00B95095"/>
    <w:rsid w:val="00BA1B97"/>
    <w:rsid w:val="00BA41F1"/>
    <w:rsid w:val="00BB0BC9"/>
    <w:rsid w:val="00BB22B0"/>
    <w:rsid w:val="00BB4E32"/>
    <w:rsid w:val="00BB704D"/>
    <w:rsid w:val="00BC1752"/>
    <w:rsid w:val="00BC7FB2"/>
    <w:rsid w:val="00BD2E06"/>
    <w:rsid w:val="00BD6D64"/>
    <w:rsid w:val="00BE00EE"/>
    <w:rsid w:val="00BE17D6"/>
    <w:rsid w:val="00BE322B"/>
    <w:rsid w:val="00BF527B"/>
    <w:rsid w:val="00C03662"/>
    <w:rsid w:val="00C0792E"/>
    <w:rsid w:val="00C10B8E"/>
    <w:rsid w:val="00C12A13"/>
    <w:rsid w:val="00C13819"/>
    <w:rsid w:val="00C1417A"/>
    <w:rsid w:val="00C157DF"/>
    <w:rsid w:val="00C1612D"/>
    <w:rsid w:val="00C16FBE"/>
    <w:rsid w:val="00C17711"/>
    <w:rsid w:val="00C2126F"/>
    <w:rsid w:val="00C22976"/>
    <w:rsid w:val="00C234A3"/>
    <w:rsid w:val="00C24F57"/>
    <w:rsid w:val="00C259B8"/>
    <w:rsid w:val="00C26542"/>
    <w:rsid w:val="00C26AD8"/>
    <w:rsid w:val="00C327CE"/>
    <w:rsid w:val="00C339D9"/>
    <w:rsid w:val="00C33D3A"/>
    <w:rsid w:val="00C37A43"/>
    <w:rsid w:val="00C4222A"/>
    <w:rsid w:val="00C444FF"/>
    <w:rsid w:val="00C458DB"/>
    <w:rsid w:val="00C53477"/>
    <w:rsid w:val="00C55885"/>
    <w:rsid w:val="00C565FD"/>
    <w:rsid w:val="00C66398"/>
    <w:rsid w:val="00C72780"/>
    <w:rsid w:val="00C73FE8"/>
    <w:rsid w:val="00C74A3A"/>
    <w:rsid w:val="00C750ED"/>
    <w:rsid w:val="00C75B84"/>
    <w:rsid w:val="00C83E47"/>
    <w:rsid w:val="00C87C7E"/>
    <w:rsid w:val="00C96A8E"/>
    <w:rsid w:val="00CA0020"/>
    <w:rsid w:val="00CA3C35"/>
    <w:rsid w:val="00CA487E"/>
    <w:rsid w:val="00CC2E75"/>
    <w:rsid w:val="00CC6327"/>
    <w:rsid w:val="00CD4D2D"/>
    <w:rsid w:val="00CD4F75"/>
    <w:rsid w:val="00CD5AD4"/>
    <w:rsid w:val="00CE05A6"/>
    <w:rsid w:val="00CE46B5"/>
    <w:rsid w:val="00CE695D"/>
    <w:rsid w:val="00CF18CD"/>
    <w:rsid w:val="00CF1C15"/>
    <w:rsid w:val="00CF2CB9"/>
    <w:rsid w:val="00CF3398"/>
    <w:rsid w:val="00CF3FE2"/>
    <w:rsid w:val="00CF533C"/>
    <w:rsid w:val="00D04949"/>
    <w:rsid w:val="00D04B91"/>
    <w:rsid w:val="00D04D75"/>
    <w:rsid w:val="00D11131"/>
    <w:rsid w:val="00D11720"/>
    <w:rsid w:val="00D15831"/>
    <w:rsid w:val="00D223BC"/>
    <w:rsid w:val="00D26D5D"/>
    <w:rsid w:val="00D31EC0"/>
    <w:rsid w:val="00D32D22"/>
    <w:rsid w:val="00D33D85"/>
    <w:rsid w:val="00D35E3B"/>
    <w:rsid w:val="00D44FF5"/>
    <w:rsid w:val="00D50DF8"/>
    <w:rsid w:val="00D56A9B"/>
    <w:rsid w:val="00D60DCB"/>
    <w:rsid w:val="00D60EB4"/>
    <w:rsid w:val="00D61CF2"/>
    <w:rsid w:val="00D662A7"/>
    <w:rsid w:val="00D70991"/>
    <w:rsid w:val="00D7211F"/>
    <w:rsid w:val="00D725C4"/>
    <w:rsid w:val="00D72AAB"/>
    <w:rsid w:val="00D72AC6"/>
    <w:rsid w:val="00D75296"/>
    <w:rsid w:val="00D905E5"/>
    <w:rsid w:val="00D90F9F"/>
    <w:rsid w:val="00D92323"/>
    <w:rsid w:val="00D92E8A"/>
    <w:rsid w:val="00D94613"/>
    <w:rsid w:val="00D9799E"/>
    <w:rsid w:val="00DA5100"/>
    <w:rsid w:val="00DB307E"/>
    <w:rsid w:val="00DB5A29"/>
    <w:rsid w:val="00DB5D12"/>
    <w:rsid w:val="00DB694F"/>
    <w:rsid w:val="00DC0911"/>
    <w:rsid w:val="00DC4502"/>
    <w:rsid w:val="00DC60B2"/>
    <w:rsid w:val="00DD271E"/>
    <w:rsid w:val="00DD2B0D"/>
    <w:rsid w:val="00DE4D19"/>
    <w:rsid w:val="00DE5637"/>
    <w:rsid w:val="00DF381A"/>
    <w:rsid w:val="00DF65DA"/>
    <w:rsid w:val="00E004C5"/>
    <w:rsid w:val="00E02E14"/>
    <w:rsid w:val="00E04362"/>
    <w:rsid w:val="00E073DD"/>
    <w:rsid w:val="00E13185"/>
    <w:rsid w:val="00E1450B"/>
    <w:rsid w:val="00E1761B"/>
    <w:rsid w:val="00E2111E"/>
    <w:rsid w:val="00E239F7"/>
    <w:rsid w:val="00E2525B"/>
    <w:rsid w:val="00E26BEE"/>
    <w:rsid w:val="00E271C7"/>
    <w:rsid w:val="00E33CD8"/>
    <w:rsid w:val="00E345D7"/>
    <w:rsid w:val="00E3592B"/>
    <w:rsid w:val="00E40703"/>
    <w:rsid w:val="00E4409A"/>
    <w:rsid w:val="00E468E6"/>
    <w:rsid w:val="00E46C6A"/>
    <w:rsid w:val="00E571E8"/>
    <w:rsid w:val="00E57D90"/>
    <w:rsid w:val="00E60A0C"/>
    <w:rsid w:val="00E60E75"/>
    <w:rsid w:val="00E61848"/>
    <w:rsid w:val="00E62CE9"/>
    <w:rsid w:val="00E6325B"/>
    <w:rsid w:val="00E65A3F"/>
    <w:rsid w:val="00E77724"/>
    <w:rsid w:val="00E804C8"/>
    <w:rsid w:val="00E8336F"/>
    <w:rsid w:val="00E83D0A"/>
    <w:rsid w:val="00E84275"/>
    <w:rsid w:val="00E9133A"/>
    <w:rsid w:val="00E91D4C"/>
    <w:rsid w:val="00E9773D"/>
    <w:rsid w:val="00EA1CF1"/>
    <w:rsid w:val="00EA5733"/>
    <w:rsid w:val="00EB341B"/>
    <w:rsid w:val="00EB7736"/>
    <w:rsid w:val="00EC40EC"/>
    <w:rsid w:val="00ED0E52"/>
    <w:rsid w:val="00ED3BE6"/>
    <w:rsid w:val="00ED4B89"/>
    <w:rsid w:val="00ED4E74"/>
    <w:rsid w:val="00ED556D"/>
    <w:rsid w:val="00EE7233"/>
    <w:rsid w:val="00EF04B7"/>
    <w:rsid w:val="00EF1815"/>
    <w:rsid w:val="00EF4246"/>
    <w:rsid w:val="00EF7BFE"/>
    <w:rsid w:val="00EF7FA2"/>
    <w:rsid w:val="00F06389"/>
    <w:rsid w:val="00F20C18"/>
    <w:rsid w:val="00F257FA"/>
    <w:rsid w:val="00F2699F"/>
    <w:rsid w:val="00F310BD"/>
    <w:rsid w:val="00F32654"/>
    <w:rsid w:val="00F3299C"/>
    <w:rsid w:val="00F355F4"/>
    <w:rsid w:val="00F40A3A"/>
    <w:rsid w:val="00F47A65"/>
    <w:rsid w:val="00F6038A"/>
    <w:rsid w:val="00F62F08"/>
    <w:rsid w:val="00F67421"/>
    <w:rsid w:val="00F7062A"/>
    <w:rsid w:val="00F82AC4"/>
    <w:rsid w:val="00F86EF9"/>
    <w:rsid w:val="00F916E9"/>
    <w:rsid w:val="00FA0545"/>
    <w:rsid w:val="00FA7702"/>
    <w:rsid w:val="00FA7A22"/>
    <w:rsid w:val="00FB0637"/>
    <w:rsid w:val="00FB0C9C"/>
    <w:rsid w:val="00FB5561"/>
    <w:rsid w:val="00FC0603"/>
    <w:rsid w:val="00FC26CD"/>
    <w:rsid w:val="00FC2730"/>
    <w:rsid w:val="00FC6AAF"/>
    <w:rsid w:val="00FD1F8C"/>
    <w:rsid w:val="00FD2249"/>
    <w:rsid w:val="00FD4423"/>
    <w:rsid w:val="00FD4551"/>
    <w:rsid w:val="00FE0402"/>
    <w:rsid w:val="00FE26FD"/>
    <w:rsid w:val="00FE4223"/>
    <w:rsid w:val="00FE5B96"/>
    <w:rsid w:val="00FE71E7"/>
    <w:rsid w:val="00FF1D87"/>
    <w:rsid w:val="00FF222B"/>
    <w:rsid w:val="00FF3610"/>
    <w:rsid w:val="00FF3755"/>
    <w:rsid w:val="00FF4989"/>
    <w:rsid w:val="00FF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47C7CB"/>
  <w15:docId w15:val="{BF5DE33D-74B3-496E-9F8D-A5DF36B3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2"/>
        <w:szCs w:val="22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outlineLvl w:val="0"/>
    </w:pPr>
    <w:rPr>
      <w:rFonts w:ascii="Arial Black" w:hAnsi="Arial Black"/>
      <w:b/>
      <w:sz w:val="24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2"/>
      </w:numPr>
      <w:spacing w:before="240" w:after="60"/>
      <w:outlineLvl w:val="1"/>
    </w:pPr>
    <w:rPr>
      <w:b/>
      <w:i/>
      <w:sz w:val="24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2"/>
      </w:numPr>
      <w:spacing w:before="240" w:after="60"/>
      <w:outlineLvl w:val="2"/>
    </w:pPr>
    <w:rPr>
      <w:sz w:val="24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  <w:rPr>
      <w:sz w:val="20"/>
    </w:r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  <w:sz w:val="20"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styleId="Telobesedila">
    <w:name w:val="Body Text"/>
    <w:basedOn w:val="Navaden"/>
    <w:pPr>
      <w:tabs>
        <w:tab w:val="left" w:pos="360"/>
      </w:tabs>
      <w:jc w:val="both"/>
    </w:pPr>
    <w:rPr>
      <w:rFonts w:ascii="Times New Roman" w:hAnsi="Times New Roman"/>
      <w:sz w:val="24"/>
    </w:rPr>
  </w:style>
  <w:style w:type="paragraph" w:styleId="Telobesedila-zamik">
    <w:name w:val="Body Text Indent"/>
    <w:basedOn w:val="Navaden"/>
    <w:pPr>
      <w:keepLines/>
      <w:jc w:val="both"/>
      <w:outlineLvl w:val="0"/>
    </w:pPr>
  </w:style>
  <w:style w:type="paragraph" w:styleId="Golobesedilo">
    <w:name w:val="Plain Text"/>
    <w:basedOn w:val="Navaden"/>
    <w:pPr>
      <w:numPr>
        <w:numId w:val="1"/>
      </w:numPr>
    </w:pPr>
    <w:rPr>
      <w:rFonts w:ascii="Courier New" w:hAnsi="Courier New"/>
      <w:sz w:val="20"/>
    </w:rPr>
  </w:style>
  <w:style w:type="paragraph" w:styleId="Telobesedila3">
    <w:name w:val="Body Text 3"/>
    <w:basedOn w:val="Navaden"/>
    <w:pPr>
      <w:keepNext/>
      <w:keepLines/>
      <w:spacing w:line="240" w:lineRule="atLeast"/>
      <w:jc w:val="both"/>
    </w:pPr>
    <w:rPr>
      <w:b/>
    </w:rPr>
  </w:style>
  <w:style w:type="paragraph" w:styleId="Besedilooblaka">
    <w:name w:val="Balloon Text"/>
    <w:basedOn w:val="Navaden"/>
    <w:semiHidden/>
    <w:rsid w:val="00B55E66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707E9A"/>
    <w:rPr>
      <w:rFonts w:ascii="Bookman Old Style" w:hAnsi="Bookman Old Style"/>
      <w:sz w:val="22"/>
    </w:rPr>
  </w:style>
  <w:style w:type="paragraph" w:customStyle="1" w:styleId="3372873BB58A4DED866D2BE34882C06C">
    <w:name w:val="3372873BB58A4DED866D2BE34882C06C"/>
    <w:rsid w:val="0084453F"/>
    <w:pPr>
      <w:spacing w:after="200" w:line="276" w:lineRule="auto"/>
    </w:pPr>
    <w:rPr>
      <w:rFonts w:ascii="Calibri" w:hAnsi="Calibri"/>
    </w:rPr>
  </w:style>
  <w:style w:type="paragraph" w:styleId="Odstavekseznama">
    <w:name w:val="List Paragraph"/>
    <w:basedOn w:val="Navaden"/>
    <w:uiPriority w:val="34"/>
    <w:qFormat/>
    <w:rsid w:val="00E4409A"/>
    <w:pPr>
      <w:ind w:left="720"/>
      <w:contextualSpacing/>
    </w:pPr>
  </w:style>
  <w:style w:type="paragraph" w:customStyle="1" w:styleId="PODNASLOV">
    <w:name w:val="PODNASLOV"/>
    <w:basedOn w:val="Navaden"/>
    <w:qFormat/>
    <w:rsid w:val="00452B66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452B6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avaden"/>
    <w:rsid w:val="002F55AE"/>
    <w:pPr>
      <w:widowControl w:val="0"/>
      <w:suppressLineNumbers/>
      <w:suppressAutoHyphens/>
    </w:pPr>
    <w:rPr>
      <w:rFonts w:ascii="Verdana" w:eastAsia="Arial Unicode MS" w:hAnsi="Verdana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tjanar\AppData\Local\Microsoft\Windows\Temporary%20Internet%20Files\Content.Outlook\VDW1Y8RZ\Enotna%20predloga%20OV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2C11C0E-DE63-4786-A05F-79A463493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Enotna predloga OV</Template>
  <TotalTime>3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</vt:lpstr>
    </vt:vector>
  </TitlesOfParts>
  <Company>Občina Vodice</Company>
  <LinksUpToDate>false</LinksUpToDate>
  <CharactersWithSpaces>1667</CharactersWithSpaces>
  <SharedDoc>false</SharedDoc>
  <HLinks>
    <vt:vector size="12" baseType="variant">
      <vt:variant>
        <vt:i4>5243007</vt:i4>
      </vt:variant>
      <vt:variant>
        <vt:i4>3</vt:i4>
      </vt:variant>
      <vt:variant>
        <vt:i4>0</vt:i4>
      </vt:variant>
      <vt:variant>
        <vt:i4>5</vt:i4>
      </vt:variant>
      <vt:variant>
        <vt:lpwstr>mailto:obcina@vodice.si</vt:lpwstr>
      </vt:variant>
      <vt:variant>
        <vt:lpwstr/>
      </vt:variant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http://www.vodice.si/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</dc:title>
  <dc:creator>Tatjana Resman</dc:creator>
  <cp:lastModifiedBy>HP 2018</cp:lastModifiedBy>
  <cp:revision>3</cp:revision>
  <cp:lastPrinted>2021-04-22T09:02:00Z</cp:lastPrinted>
  <dcterms:created xsi:type="dcterms:W3CDTF">2021-07-09T09:50:00Z</dcterms:created>
  <dcterms:modified xsi:type="dcterms:W3CDTF">2022-01-18T09:50:00Z</dcterms:modified>
</cp:coreProperties>
</file>